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401" w:rsidRDefault="00EB2401" w:rsidP="00EB2401">
            <w:pPr>
              <w:jc w:val="right"/>
            </w:pPr>
            <w:r>
              <w:t>Zał. nr 5 do ZW 13/2019</w:t>
            </w:r>
          </w:p>
          <w:p w:rsidR="00E77F92" w:rsidRDefault="00E77F92" w:rsidP="00E77F92">
            <w:pPr>
              <w:rPr>
                <w:b/>
                <w:color w:val="000000"/>
              </w:rPr>
            </w:pPr>
            <w:r w:rsidRPr="00EB20A9">
              <w:rPr>
                <w:b/>
                <w:color w:val="000000"/>
              </w:rPr>
              <w:t>WYDZIAŁ INFORMATYKI I ZARZĄDZANIA</w:t>
            </w:r>
          </w:p>
          <w:p w:rsidR="00E77F92" w:rsidRPr="00EB20A9" w:rsidRDefault="00E77F92" w:rsidP="00E77F92">
            <w:pPr>
              <w:rPr>
                <w:b/>
                <w:color w:val="000000"/>
              </w:rPr>
            </w:pPr>
          </w:p>
          <w:p w:rsidR="00E77F92" w:rsidRDefault="00E77F92" w:rsidP="00E77F92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E77F92" w:rsidRDefault="00E77F92" w:rsidP="00E77F92">
            <w:pPr>
              <w:pStyle w:val="Nagwek2"/>
            </w:pPr>
            <w:r>
              <w:t xml:space="preserve">Nazwa w języku polskim Efektywne </w:t>
            </w:r>
            <w:r>
              <w:rPr>
                <w:color w:val="000000"/>
              </w:rPr>
              <w:t xml:space="preserve">wykorzystanie </w:t>
            </w:r>
            <w:proofErr w:type="spellStart"/>
            <w:r>
              <w:rPr>
                <w:color w:val="000000"/>
              </w:rPr>
              <w:t>internetu</w:t>
            </w:r>
            <w:proofErr w:type="spellEnd"/>
            <w:r>
              <w:rPr>
                <w:color w:val="000000"/>
              </w:rPr>
              <w:t xml:space="preserve"> w biznesie</w:t>
            </w:r>
          </w:p>
          <w:p w:rsidR="00E77F92" w:rsidRPr="00E14D61" w:rsidRDefault="00E77F92" w:rsidP="00E77F92">
            <w:pPr>
              <w:pStyle w:val="Nagwek2"/>
              <w:rPr>
                <w:lang w:val="en-US"/>
              </w:rPr>
            </w:pPr>
            <w:proofErr w:type="spellStart"/>
            <w:r w:rsidRPr="00E14D61">
              <w:rPr>
                <w:lang w:val="en-US"/>
              </w:rPr>
              <w:t>Nazwa</w:t>
            </w:r>
            <w:proofErr w:type="spellEnd"/>
            <w:r w:rsidRPr="00E14D61">
              <w:rPr>
                <w:lang w:val="en-US"/>
              </w:rPr>
              <w:t xml:space="preserve"> w </w:t>
            </w:r>
            <w:proofErr w:type="spellStart"/>
            <w:r w:rsidRPr="00E14D61">
              <w:rPr>
                <w:lang w:val="en-US"/>
              </w:rPr>
              <w:t>języku</w:t>
            </w:r>
            <w:proofErr w:type="spellEnd"/>
            <w:r w:rsidRPr="00E14D61">
              <w:rPr>
                <w:lang w:val="en-US"/>
              </w:rPr>
              <w:t xml:space="preserve"> </w:t>
            </w:r>
            <w:proofErr w:type="spellStart"/>
            <w:r w:rsidRPr="00E14D61">
              <w:rPr>
                <w:lang w:val="en-US"/>
              </w:rPr>
              <w:t>angielskim</w:t>
            </w:r>
            <w:proofErr w:type="spellEnd"/>
            <w:r w:rsidRPr="00E14D61">
              <w:rPr>
                <w:lang w:val="en-US"/>
              </w:rPr>
              <w:t xml:space="preserve"> </w:t>
            </w:r>
            <w:r>
              <w:rPr>
                <w:lang w:val="en-GB"/>
              </w:rPr>
              <w:t>Effective techniques of using internet in business</w:t>
            </w:r>
          </w:p>
          <w:p w:rsidR="00E77F92" w:rsidRDefault="00E77F92" w:rsidP="00E77F92">
            <w:pPr>
              <w:pStyle w:val="Nagwek2"/>
            </w:pPr>
            <w:r>
              <w:t>Kierunek studiów (jeśli dotyczy): Zarządzanie</w:t>
            </w:r>
          </w:p>
          <w:p w:rsidR="00E77F92" w:rsidRDefault="00E77F92" w:rsidP="00E77F92">
            <w:pPr>
              <w:pStyle w:val="Nagwek2"/>
            </w:pPr>
            <w:r>
              <w:t xml:space="preserve">Specjalność (jeśli dotyczy): </w:t>
            </w:r>
            <w:r w:rsidRPr="00C73EBF">
              <w:t>Zarządzanie Przedsiębiorstwem</w:t>
            </w:r>
          </w:p>
          <w:p w:rsidR="00E77F92" w:rsidRPr="0062208D" w:rsidRDefault="00EB2401" w:rsidP="00E77F92">
            <w:pPr>
              <w:rPr>
                <w:b/>
                <w:bCs/>
                <w:strike/>
              </w:rPr>
            </w:pPr>
            <w:r>
              <w:rPr>
                <w:b/>
                <w:bCs/>
              </w:rPr>
              <w:t xml:space="preserve">Stopień studiów i forma:    </w:t>
            </w:r>
            <w:r w:rsidR="00E77F92">
              <w:rPr>
                <w:b/>
                <w:bCs/>
              </w:rPr>
              <w:t>I stopień, stacjonarna</w:t>
            </w:r>
          </w:p>
          <w:p w:rsidR="00E77F92" w:rsidRDefault="00EB2401" w:rsidP="00E77F92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  <w:t xml:space="preserve">           </w:t>
            </w:r>
            <w:r w:rsidR="00E77F92" w:rsidRPr="00D710A7">
              <w:rPr>
                <w:b/>
                <w:bCs/>
              </w:rPr>
              <w:t>wybieralny</w:t>
            </w:r>
          </w:p>
          <w:p w:rsidR="00E77F92" w:rsidRDefault="00EB2401" w:rsidP="00E77F92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  <w:t xml:space="preserve">   </w:t>
            </w:r>
            <w:r w:rsidR="00041474">
              <w:rPr>
                <w:b/>
                <w:bCs/>
              </w:rPr>
              <w:t xml:space="preserve">        IEZ1235</w:t>
            </w:r>
          </w:p>
          <w:p w:rsidR="009A3831" w:rsidRPr="00874AAA" w:rsidRDefault="00E77F92" w:rsidP="00E77F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 w:rsidR="00EB2401">
              <w:rPr>
                <w:b/>
                <w:bCs/>
              </w:rPr>
              <w:t xml:space="preserve">                    </w:t>
            </w:r>
            <w:r>
              <w:rPr>
                <w:b/>
                <w:bCs/>
              </w:rPr>
              <w:t>NIE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E77F92" w:rsidRPr="00390B75" w:rsidTr="00FF1739">
        <w:tc>
          <w:tcPr>
            <w:tcW w:w="2802" w:type="dxa"/>
          </w:tcPr>
          <w:p w:rsidR="00E77F92" w:rsidRPr="00390B75" w:rsidRDefault="00E77F92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:rsidR="00E77F92" w:rsidRPr="00321C8D" w:rsidRDefault="00897F06" w:rsidP="003B7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E77F92" w:rsidRPr="00321C8D" w:rsidRDefault="00897F06" w:rsidP="003B7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77F92" w:rsidRPr="00390B75" w:rsidRDefault="00E77F92" w:rsidP="003B74EB">
            <w:pPr>
              <w:rPr>
                <w:sz w:val="22"/>
                <w:szCs w:val="22"/>
              </w:rPr>
            </w:pPr>
          </w:p>
        </w:tc>
      </w:tr>
      <w:tr w:rsidR="00E77F92" w:rsidRPr="00390B75" w:rsidTr="00FF1739">
        <w:tc>
          <w:tcPr>
            <w:tcW w:w="2802" w:type="dxa"/>
          </w:tcPr>
          <w:p w:rsidR="00E77F92" w:rsidRDefault="00E77F92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E77F92" w:rsidRPr="00321C8D" w:rsidRDefault="00EB2401" w:rsidP="003B7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2"/>
                <w:szCs w:val="22"/>
              </w:rPr>
            </w:pPr>
            <w:r w:rsidRPr="00321C8D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42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77F92" w:rsidRPr="00390B75" w:rsidRDefault="00E77F92" w:rsidP="003B74EB">
            <w:pPr>
              <w:rPr>
                <w:sz w:val="22"/>
                <w:szCs w:val="22"/>
              </w:rPr>
            </w:pPr>
          </w:p>
        </w:tc>
      </w:tr>
      <w:tr w:rsidR="00E77F92" w:rsidRPr="00390B75" w:rsidTr="00FF1739">
        <w:tc>
          <w:tcPr>
            <w:tcW w:w="2802" w:type="dxa"/>
          </w:tcPr>
          <w:p w:rsidR="00E77F92" w:rsidRPr="00390B75" w:rsidRDefault="00E77F92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0"/>
                <w:szCs w:val="20"/>
              </w:rPr>
            </w:pPr>
            <w:r w:rsidRPr="00321C8D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0"/>
                <w:szCs w:val="20"/>
              </w:rPr>
            </w:pPr>
            <w:r w:rsidRPr="00321C8D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:rsidR="00E77F92" w:rsidRPr="007358EE" w:rsidRDefault="00E77F92" w:rsidP="003B74E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77F92" w:rsidRPr="007358EE" w:rsidRDefault="00E77F92" w:rsidP="003B74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E77F92" w:rsidRPr="007358EE" w:rsidRDefault="00E77F92" w:rsidP="003B74EB">
            <w:pPr>
              <w:rPr>
                <w:sz w:val="20"/>
                <w:szCs w:val="20"/>
              </w:rPr>
            </w:pPr>
          </w:p>
        </w:tc>
      </w:tr>
      <w:tr w:rsidR="00E77F92" w:rsidRPr="00390B75" w:rsidTr="00FF1739">
        <w:tc>
          <w:tcPr>
            <w:tcW w:w="2802" w:type="dxa"/>
          </w:tcPr>
          <w:p w:rsidR="00E77F92" w:rsidRPr="00390B75" w:rsidRDefault="00E77F92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</w:tr>
      <w:tr w:rsidR="00E77F92" w:rsidRPr="00390B75" w:rsidTr="00FF1739">
        <w:tc>
          <w:tcPr>
            <w:tcW w:w="2802" w:type="dxa"/>
          </w:tcPr>
          <w:p w:rsidR="00E77F92" w:rsidRPr="00EB330B" w:rsidRDefault="00E77F92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2"/>
                <w:szCs w:val="22"/>
              </w:rPr>
            </w:pPr>
            <w:r w:rsidRPr="00321C8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2"/>
                <w:szCs w:val="22"/>
              </w:rPr>
            </w:pPr>
            <w:r w:rsidRPr="00321C8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</w:tr>
      <w:tr w:rsidR="00E77F92" w:rsidRPr="00390B75" w:rsidTr="00FF1739">
        <w:tc>
          <w:tcPr>
            <w:tcW w:w="2802" w:type="dxa"/>
          </w:tcPr>
          <w:p w:rsidR="00E77F92" w:rsidRDefault="00E77F92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E77F92" w:rsidRPr="00EB330B" w:rsidRDefault="00E77F92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2"/>
                <w:szCs w:val="22"/>
              </w:rPr>
            </w:pPr>
            <w:r w:rsidRPr="00321C8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</w:tr>
      <w:tr w:rsidR="00E77F92" w:rsidRPr="00390B75" w:rsidTr="00FF1739">
        <w:tc>
          <w:tcPr>
            <w:tcW w:w="2802" w:type="dxa"/>
          </w:tcPr>
          <w:p w:rsidR="00E77F92" w:rsidRPr="00C35AC8" w:rsidRDefault="00E77F92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E77F92" w:rsidRPr="00321C8D" w:rsidRDefault="00897F06" w:rsidP="003B7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1267" w:type="dxa"/>
            <w:vAlign w:val="center"/>
          </w:tcPr>
          <w:p w:rsidR="00E77F92" w:rsidRPr="00321C8D" w:rsidRDefault="00897F06" w:rsidP="003B7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41474">
              <w:rPr>
                <w:b/>
                <w:sz w:val="22"/>
                <w:szCs w:val="22"/>
              </w:rPr>
              <w:t>,0</w:t>
            </w:r>
            <w:bookmarkStart w:id="0" w:name="_GoBack"/>
            <w:bookmarkEnd w:id="0"/>
          </w:p>
        </w:tc>
        <w:tc>
          <w:tcPr>
            <w:tcW w:w="142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B55EAB">
              <w:rPr>
                <w:b/>
                <w:bCs/>
                <w:sz w:val="22"/>
              </w:rPr>
              <w:t xml:space="preserve"> SPOŁECZNYCH</w:t>
            </w:r>
          </w:p>
          <w:p w:rsidR="003F183E" w:rsidRDefault="00E14D61" w:rsidP="009A3831">
            <w:pPr>
              <w:numPr>
                <w:ilvl w:val="0"/>
                <w:numId w:val="2"/>
              </w:numPr>
              <w:ind w:hanging="710"/>
            </w:pPr>
            <w:r>
              <w:t>brak</w:t>
            </w:r>
          </w:p>
          <w:p w:rsidR="005C16CA" w:rsidRDefault="005C16CA" w:rsidP="005C16CA"/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9E23F5" w:rsidRPr="001A43C0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E14D61" w:rsidRPr="00D36DDA">
              <w:t xml:space="preserve">Zapoznanie studentów z zaawansowanymi metodami wykorzystania Internetu w działalności gospodarczej. </w:t>
            </w:r>
          </w:p>
          <w:p w:rsidR="009E23F5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C2</w:t>
            </w:r>
            <w:r w:rsidR="005C16CA">
              <w:rPr>
                <w:sz w:val="22"/>
                <w:szCs w:val="22"/>
              </w:rPr>
              <w:t xml:space="preserve"> </w:t>
            </w:r>
            <w:r w:rsidR="00E14D61">
              <w:t>P</w:t>
            </w:r>
            <w:r w:rsidR="00E14D61" w:rsidRPr="00D36DDA">
              <w:t xml:space="preserve">rzedstawienie studentom istotnych z punktu widzenia </w:t>
            </w:r>
            <w:r w:rsidR="00C578FB">
              <w:t>zarządzania przedsiębiorstwem modeli stosowanych w handlu elektronicznym</w:t>
            </w:r>
            <w:r w:rsidR="00E14D61">
              <w:t>.</w:t>
            </w:r>
          </w:p>
          <w:p w:rsidR="005C16CA" w:rsidRPr="00C44F4D" w:rsidRDefault="005C16CA" w:rsidP="00161417">
            <w:pPr>
              <w:rPr>
                <w:sz w:val="22"/>
                <w:szCs w:val="22"/>
              </w:rPr>
            </w:pPr>
          </w:p>
          <w:p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960064">
              <w:t>EFEKTY UCZENIA SIĘ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0222B1" w:rsidRDefault="009940D4" w:rsidP="000222B1">
            <w:pPr>
              <w:autoSpaceDE w:val="0"/>
              <w:jc w:val="both"/>
              <w:rPr>
                <w:bCs/>
              </w:rPr>
            </w:pPr>
            <w:r>
              <w:t xml:space="preserve">PEK_W01 Student zna i </w:t>
            </w:r>
            <w:r w:rsidR="000222B1">
              <w:t xml:space="preserve">rozumie </w:t>
            </w:r>
            <w:r w:rsidR="000222B1" w:rsidRPr="00115520">
              <w:rPr>
                <w:bCs/>
              </w:rPr>
              <w:t xml:space="preserve">istotę pojęcia </w:t>
            </w:r>
            <w:r w:rsidR="00BE7D36">
              <w:rPr>
                <w:bCs/>
              </w:rPr>
              <w:t>komercyjnych internetowych serwisów, zarządzania w chmurze oraz znaczenie danych</w:t>
            </w:r>
            <w:r w:rsidR="000222B1">
              <w:rPr>
                <w:bCs/>
              </w:rPr>
              <w:t xml:space="preserve"> </w:t>
            </w:r>
            <w:r w:rsidR="00BE7D36">
              <w:rPr>
                <w:bCs/>
              </w:rPr>
              <w:t>środowiska e-commerce</w:t>
            </w:r>
            <w:r w:rsidR="000222B1">
              <w:rPr>
                <w:bCs/>
              </w:rPr>
              <w:t>.</w:t>
            </w:r>
          </w:p>
          <w:p w:rsidR="000222B1" w:rsidRDefault="000222B1" w:rsidP="000222B1">
            <w:pPr>
              <w:autoSpaceDE w:val="0"/>
              <w:jc w:val="both"/>
            </w:pPr>
            <w:r>
              <w:t>PEK_W02 Student r</w:t>
            </w:r>
            <w:r w:rsidRPr="00115520">
              <w:rPr>
                <w:bCs/>
                <w:iCs/>
              </w:rPr>
              <w:t xml:space="preserve">ozumie znaczenie </w:t>
            </w:r>
            <w:r>
              <w:rPr>
                <w:bCs/>
                <w:iCs/>
              </w:rPr>
              <w:t>marketingu internetowego oraz handlu elektronicznego w przedsiębiorstwie</w:t>
            </w:r>
            <w:r w:rsidRPr="00115520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</w:t>
            </w:r>
          </w:p>
          <w:p w:rsidR="000222B1" w:rsidRPr="00F96686" w:rsidRDefault="000222B1" w:rsidP="000222B1">
            <w:pPr>
              <w:rPr>
                <w:color w:val="000000"/>
              </w:rPr>
            </w:pPr>
            <w:r>
              <w:t>PEK_W03 Student zna podstawowe modele i procesy zarządzania przedsiębiorstwem z wykorzystaniem Internetu.</w:t>
            </w:r>
          </w:p>
          <w:p w:rsidR="000222B1" w:rsidRDefault="000222B1" w:rsidP="000222B1">
            <w:pPr>
              <w:autoSpaceDE w:val="0"/>
              <w:jc w:val="both"/>
              <w:rPr>
                <w:bCs/>
                <w:iCs/>
              </w:rPr>
            </w:pPr>
            <w:r>
              <w:t xml:space="preserve">PEK_W04 Student poznał systemy zarządzania internetowym </w:t>
            </w:r>
            <w:r w:rsidR="00BE7D36">
              <w:t>kanałem sprzedaży</w:t>
            </w:r>
            <w:r>
              <w:t xml:space="preserve"> w przedsiębiorstwie.</w:t>
            </w:r>
          </w:p>
          <w:p w:rsidR="00D552A5" w:rsidRDefault="00D552A5" w:rsidP="001E0D88">
            <w:pPr>
              <w:tabs>
                <w:tab w:val="left" w:pos="719"/>
              </w:tabs>
              <w:ind w:left="719" w:hanging="719"/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0222B1" w:rsidRDefault="000222B1" w:rsidP="000222B1">
            <w:pPr>
              <w:tabs>
                <w:tab w:val="left" w:pos="0"/>
              </w:tabs>
            </w:pPr>
            <w:r>
              <w:t>PEK_U01 Student potrafi analizować procesy zarządzania serwisem internetowym, szczególnie w aspekcie ekonomicznym</w:t>
            </w:r>
          </w:p>
          <w:p w:rsidR="001E0D88" w:rsidRDefault="001E0D88" w:rsidP="000222B1">
            <w:pPr>
              <w:tabs>
                <w:tab w:val="left" w:pos="719"/>
              </w:tabs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:rsidR="00874AAA" w:rsidRDefault="000222B1" w:rsidP="000A2865">
            <w:pPr>
              <w:tabs>
                <w:tab w:val="left" w:pos="719"/>
              </w:tabs>
              <w:ind w:left="719" w:hanging="719"/>
            </w:pPr>
            <w:r>
              <w:t xml:space="preserve">PEK_K01 student </w:t>
            </w:r>
            <w:r w:rsidRPr="00A7591F">
              <w:t xml:space="preserve">ma świadomość znaczenia </w:t>
            </w:r>
            <w:r>
              <w:t xml:space="preserve">skutecznego zarządzania </w:t>
            </w:r>
            <w:r w:rsidR="000A2865">
              <w:t>przedsiębiorstwem z wykorzystaniem narzędzi internetowych</w:t>
            </w:r>
            <w:r>
              <w:t xml:space="preserve"> </w:t>
            </w:r>
            <w:r w:rsidR="000A2865">
              <w:t xml:space="preserve">w praktyce organizacji a także wykorzystania tego typu narzędzi w </w:t>
            </w:r>
            <w:r>
              <w:t>gospodarce i w życiu codziennym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9544FD" w:rsidRDefault="00093755" w:rsidP="00B17CED">
            <w:pPr>
              <w:suppressAutoHyphens w:val="0"/>
              <w:ind w:left="360"/>
            </w:pPr>
            <w:r>
              <w:t xml:space="preserve">Internet </w:t>
            </w:r>
            <w:r w:rsidR="00B17CED">
              <w:t>–</w:t>
            </w:r>
            <w:r w:rsidR="00E14D61" w:rsidRPr="009544FD">
              <w:t xml:space="preserve"> </w:t>
            </w:r>
            <w:r w:rsidR="00B17CED">
              <w:t xml:space="preserve">historia handlu elektronicznego, </w:t>
            </w:r>
            <w:r>
              <w:t>wprowadzenie</w:t>
            </w:r>
            <w:r w:rsidR="00B17CED"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897F06" w:rsidP="00E14D6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897F0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F06" w:rsidRPr="00CC204D" w:rsidRDefault="00897F06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06" w:rsidRPr="009544FD" w:rsidRDefault="00897F06" w:rsidP="00D31C3C">
            <w:pPr>
              <w:suppressAutoHyphens w:val="0"/>
              <w:ind w:left="360"/>
            </w:pPr>
            <w:r>
              <w:t>Hosting – rodzaje, zasady doboru, funkcje w przedsiębiorstwie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F06" w:rsidRPr="00CC204D" w:rsidRDefault="00897F06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06" w:rsidRPr="009544FD" w:rsidRDefault="00897F06" w:rsidP="00D31C3C">
            <w:pPr>
              <w:suppressAutoHyphens w:val="0"/>
              <w:ind w:left="360"/>
            </w:pPr>
            <w:r>
              <w:t>Handel elektroniczny – dziedziny, klasyfikacja, innowacyjne rozwiązania Wyróżniki handlu elektronicznego, klasyfikacja e-sklepów, statystyki.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F06" w:rsidRPr="00CC204D" w:rsidRDefault="00897F06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06" w:rsidRPr="009544FD" w:rsidRDefault="00897F06" w:rsidP="00D31C3C">
            <w:pPr>
              <w:suppressAutoHyphens w:val="0"/>
              <w:ind w:left="360"/>
            </w:pPr>
            <w:r>
              <w:t>Budowa sklepu internetowego i metody zarządzania e-sklepem Zaawansowane funkcjonalności e-sklepu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F06" w:rsidRPr="00CC204D" w:rsidRDefault="00897F06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06" w:rsidRPr="009544FD" w:rsidRDefault="00897F06" w:rsidP="00D31C3C">
            <w:pPr>
              <w:suppressAutoHyphens w:val="0"/>
              <w:ind w:left="360"/>
            </w:pPr>
            <w:r>
              <w:t>Innowacyjne rozwiązania logistyczne w handlu elektronicznym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F06" w:rsidRPr="00CC204D" w:rsidRDefault="00897F06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06" w:rsidRPr="009544FD" w:rsidRDefault="00897F06" w:rsidP="00D31C3C">
            <w:pPr>
              <w:suppressAutoHyphens w:val="0"/>
              <w:ind w:left="360"/>
            </w:pPr>
            <w:r>
              <w:t>Zintegrowane kanały</w:t>
            </w:r>
            <w:r w:rsidR="008C4471">
              <w:t xml:space="preserve"> sprzedaży przez I</w:t>
            </w:r>
            <w:r w:rsidRPr="009544FD">
              <w:t>nternet</w:t>
            </w:r>
            <w:r>
              <w:t>, Pozycjonowanie, SEO, SEM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F06" w:rsidRPr="00CC204D" w:rsidRDefault="00897F06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06" w:rsidRPr="009544FD" w:rsidRDefault="00897F06" w:rsidP="00B17CED">
            <w:pPr>
              <w:suppressAutoHyphens w:val="0"/>
              <w:ind w:left="360"/>
            </w:pPr>
            <w:r>
              <w:t xml:space="preserve">Google </w:t>
            </w:r>
            <w:proofErr w:type="spellStart"/>
            <w:r>
              <w:t>AdWords</w:t>
            </w:r>
            <w:proofErr w:type="spellEnd"/>
            <w:r>
              <w:t>, Google Merchant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F06" w:rsidRPr="00CC204D" w:rsidRDefault="00897F06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06" w:rsidRPr="009544FD" w:rsidRDefault="00897F06" w:rsidP="00B17CED">
            <w:pPr>
              <w:suppressAutoHyphens w:val="0"/>
              <w:ind w:left="360"/>
            </w:pPr>
            <w:r>
              <w:t>Zaliczenie przedmiotu – ocena wykonanego serwisu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F06" w:rsidRPr="00CC204D" w:rsidRDefault="00897F06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06" w:rsidRPr="00CC204D" w:rsidRDefault="00897F06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F06" w:rsidRPr="00F60A81" w:rsidRDefault="00897F06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665836" w:rsidRPr="00390B75" w:rsidRDefault="00665836" w:rsidP="008C44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Ekonomiczne aspekty wykorzystania </w:t>
            </w:r>
            <w:r w:rsidR="008C4471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nternetu w przedsiębiorstwie, programy partnerskie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665836" w:rsidRPr="00390B75" w:rsidRDefault="00665836" w:rsidP="008C44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Innowacyjne formy komunikacji marketingowej na przykładzie YouTube, In</w:t>
            </w:r>
            <w:r w:rsidR="008C4471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tagram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665836" w:rsidRPr="00390B75" w:rsidRDefault="008C4471" w:rsidP="008C44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Sklepy z aplikacjami na urządzenia mobilne</w:t>
            </w:r>
            <w:r w:rsidR="00665836">
              <w:rPr>
                <w:sz w:val="22"/>
                <w:szCs w:val="22"/>
              </w:rPr>
              <w:t>– studia przypadku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Komercyjne aspekty mediów społecznościowych, E-commerce – studia przypadku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Google </w:t>
            </w:r>
            <w:proofErr w:type="spellStart"/>
            <w:r>
              <w:rPr>
                <w:sz w:val="22"/>
                <w:szCs w:val="22"/>
              </w:rPr>
              <w:t>AdSense</w:t>
            </w:r>
            <w:proofErr w:type="spellEnd"/>
            <w:r>
              <w:rPr>
                <w:sz w:val="22"/>
                <w:szCs w:val="22"/>
              </w:rPr>
              <w:t xml:space="preserve">, wartość dodana witryny i </w:t>
            </w:r>
            <w:proofErr w:type="spellStart"/>
            <w:r>
              <w:rPr>
                <w:sz w:val="22"/>
                <w:szCs w:val="22"/>
              </w:rPr>
              <w:t>monetyzacja</w:t>
            </w:r>
            <w:proofErr w:type="spellEnd"/>
            <w:r>
              <w:rPr>
                <w:sz w:val="22"/>
                <w:szCs w:val="22"/>
              </w:rPr>
              <w:t xml:space="preserve"> ruchu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Systemy rekomendacji, 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Porównanie hostingu, metod dostępu do Internetu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t>Domeny internetowe</w:t>
            </w:r>
            <w:r w:rsidRPr="009544FD">
              <w:t xml:space="preserve"> - rodzaje domen</w:t>
            </w:r>
            <w:r>
              <w:t>, rodzaje serwerów DNS pozycjonowanie domen i ich wpływ na kanały marketingowe.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lastRenderedPageBreak/>
              <w:t>Ćw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t>M</w:t>
            </w:r>
            <w:r w:rsidRPr="009544FD">
              <w:t>onitoring odwiedzin serwisu</w:t>
            </w:r>
            <w:r>
              <w:t xml:space="preserve"> internetowego – wnioskowanie i optymalizacja, Google Analytics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Kryptowaluty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Bitcoin</w:t>
            </w:r>
            <w:proofErr w:type="spellEnd"/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Web 3.0, Inteligentny Internet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Porównywarki cenowe, funkcjonalności i metody integracji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 SaaS – studia przypadku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Platformy sprzedażowe dla sklepów internetowych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Crowdfunding, </w:t>
            </w:r>
            <w:r w:rsidRPr="008C4471">
              <w:rPr>
                <w:sz w:val="22"/>
                <w:szCs w:val="22"/>
                <w:lang w:val="en-GB"/>
              </w:rPr>
              <w:t>crowdsourcing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97F06" w:rsidRPr="00390B75" w:rsidTr="00390B75">
        <w:tc>
          <w:tcPr>
            <w:tcW w:w="817" w:type="dxa"/>
          </w:tcPr>
          <w:p w:rsidR="00897F06" w:rsidRDefault="00897F06"/>
        </w:tc>
        <w:tc>
          <w:tcPr>
            <w:tcW w:w="6946" w:type="dxa"/>
          </w:tcPr>
          <w:p w:rsidR="00897F06" w:rsidRPr="00390B75" w:rsidRDefault="00897F0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897F06" w:rsidRDefault="00665836" w:rsidP="00E77F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252DBF" w:rsidRPr="00252DBF" w:rsidRDefault="00252DBF">
      <w:pPr>
        <w:rPr>
          <w:sz w:val="22"/>
          <w:szCs w:val="2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 w:rsidP="00F138A7"/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C204D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F60A81" w:rsidRDefault="00F60A81" w:rsidP="00D552A5">
            <w:pPr>
              <w:snapToGrid w:val="0"/>
              <w:spacing w:before="20" w:after="20"/>
              <w:jc w:val="center"/>
              <w:rPr>
                <w:b/>
              </w:rPr>
            </w:pPr>
          </w:p>
        </w:tc>
      </w:tr>
    </w:tbl>
    <w:p w:rsidR="00F60A81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 w:rsidP="00F138A7"/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18E" w:rsidRDefault="000222B1" w:rsidP="000222B1">
            <w:r>
              <w:t xml:space="preserve">N1. </w:t>
            </w:r>
            <w:r w:rsidR="002D018E">
              <w:t>Wykład informacyjny</w:t>
            </w:r>
          </w:p>
          <w:p w:rsidR="000222B1" w:rsidRDefault="002D018E" w:rsidP="000222B1">
            <w:r>
              <w:t xml:space="preserve">N2. </w:t>
            </w:r>
            <w:r w:rsidR="000222B1">
              <w:t>Prezentacje multimedialne</w:t>
            </w:r>
          </w:p>
          <w:p w:rsidR="000222B1" w:rsidRDefault="002D018E" w:rsidP="000222B1">
            <w:pPr>
              <w:tabs>
                <w:tab w:val="left" w:pos="4578"/>
              </w:tabs>
            </w:pPr>
            <w:r>
              <w:t>N3</w:t>
            </w:r>
            <w:r w:rsidR="000222B1">
              <w:t>. Internetowe bazy informacji i wiedzy.</w:t>
            </w:r>
          </w:p>
          <w:p w:rsidR="000222B1" w:rsidRDefault="002D018E" w:rsidP="000222B1">
            <w:r>
              <w:t>N4</w:t>
            </w:r>
            <w:r w:rsidR="000222B1">
              <w:t>. Studia przypadku</w:t>
            </w:r>
          </w:p>
          <w:p w:rsidR="007358EE" w:rsidRDefault="002D018E" w:rsidP="00E77F92">
            <w:r>
              <w:t>N5. Ćwiczenia praktyczne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960064" w:rsidRPr="007333C4" w:rsidRDefault="00960064" w:rsidP="0096006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>
        <w:rPr>
          <w:b/>
          <w:sz w:val="22"/>
          <w:szCs w:val="22"/>
        </w:rPr>
        <w:t xml:space="preserve"> SIĘ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960064" w:rsidRPr="00390B75" w:rsidTr="00445A01">
        <w:tc>
          <w:tcPr>
            <w:tcW w:w="2518" w:type="dxa"/>
          </w:tcPr>
          <w:p w:rsidR="00960064" w:rsidRPr="00390B75" w:rsidRDefault="00960064" w:rsidP="00AC35EE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960064" w:rsidRPr="00390B75" w:rsidRDefault="00960064" w:rsidP="00AC35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960064" w:rsidRPr="00390B75" w:rsidRDefault="00960064" w:rsidP="00AC35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Pr="00FE1EAF" w:rsidRDefault="009D49C5" w:rsidP="007C72CA">
            <w:r w:rsidRPr="00FE1EAF">
              <w:t>F1</w:t>
            </w:r>
          </w:p>
        </w:tc>
        <w:tc>
          <w:tcPr>
            <w:tcW w:w="2126" w:type="dxa"/>
          </w:tcPr>
          <w:p w:rsidR="000222B1" w:rsidRPr="00FE1EAF" w:rsidRDefault="000222B1" w:rsidP="000222B1">
            <w:pPr>
              <w:rPr>
                <w:sz w:val="22"/>
                <w:szCs w:val="22"/>
              </w:rPr>
            </w:pPr>
            <w:r w:rsidRPr="00FE1EAF">
              <w:rPr>
                <w:sz w:val="22"/>
                <w:szCs w:val="22"/>
              </w:rPr>
              <w:t>PEK_W01 –W04</w:t>
            </w:r>
          </w:p>
          <w:p w:rsidR="007333C4" w:rsidRPr="00FE1EAF" w:rsidRDefault="000222B1" w:rsidP="000222B1">
            <w:pPr>
              <w:rPr>
                <w:sz w:val="22"/>
                <w:szCs w:val="22"/>
              </w:rPr>
            </w:pPr>
            <w:r w:rsidRPr="00FE1EAF">
              <w:rPr>
                <w:sz w:val="22"/>
                <w:szCs w:val="22"/>
              </w:rPr>
              <w:t>PEK_K01</w:t>
            </w:r>
          </w:p>
        </w:tc>
        <w:tc>
          <w:tcPr>
            <w:tcW w:w="4642" w:type="dxa"/>
          </w:tcPr>
          <w:p w:rsidR="007333C4" w:rsidRPr="00FE1EAF" w:rsidRDefault="00C57A9B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Realizacja i prezentacja komercyjnej witryny internetowej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Pr="00FE1EAF" w:rsidRDefault="009D49C5" w:rsidP="007C72CA">
            <w:r w:rsidRPr="00FE1EAF">
              <w:t>F2</w:t>
            </w:r>
          </w:p>
        </w:tc>
        <w:tc>
          <w:tcPr>
            <w:tcW w:w="2126" w:type="dxa"/>
          </w:tcPr>
          <w:p w:rsidR="007333C4" w:rsidRPr="00FE1EAF" w:rsidRDefault="00FE1EAF" w:rsidP="007C72CA">
            <w:pPr>
              <w:rPr>
                <w:sz w:val="22"/>
                <w:szCs w:val="22"/>
              </w:rPr>
            </w:pPr>
            <w:r w:rsidRPr="00FE1EAF">
              <w:rPr>
                <w:sz w:val="22"/>
                <w:szCs w:val="22"/>
              </w:rPr>
              <w:t>PEK_W01 –W04</w:t>
            </w:r>
          </w:p>
          <w:p w:rsidR="00FE1EAF" w:rsidRPr="00FE1EAF" w:rsidRDefault="00FE1EAF" w:rsidP="00FE1EAF">
            <w:pPr>
              <w:rPr>
                <w:sz w:val="22"/>
                <w:szCs w:val="22"/>
              </w:rPr>
            </w:pPr>
            <w:r w:rsidRPr="00FE1EAF">
              <w:rPr>
                <w:sz w:val="22"/>
                <w:szCs w:val="22"/>
              </w:rPr>
              <w:t>PEK_U01</w:t>
            </w:r>
          </w:p>
          <w:p w:rsidR="00FE1EAF" w:rsidRPr="00FE1EAF" w:rsidRDefault="00FE1EAF" w:rsidP="00FE1EAF">
            <w:pPr>
              <w:rPr>
                <w:sz w:val="22"/>
                <w:szCs w:val="22"/>
              </w:rPr>
            </w:pPr>
            <w:r w:rsidRPr="00FE1EAF">
              <w:rPr>
                <w:sz w:val="22"/>
                <w:szCs w:val="22"/>
              </w:rPr>
              <w:t>PEK_K01</w:t>
            </w:r>
          </w:p>
        </w:tc>
        <w:tc>
          <w:tcPr>
            <w:tcW w:w="4642" w:type="dxa"/>
          </w:tcPr>
          <w:p w:rsidR="002D018E" w:rsidRPr="00EB20A9" w:rsidRDefault="002D018E" w:rsidP="002D018E">
            <w:pPr>
              <w:rPr>
                <w:color w:val="000000"/>
                <w:sz w:val="22"/>
                <w:szCs w:val="22"/>
              </w:rPr>
            </w:pPr>
            <w:r w:rsidRPr="00EB20A9">
              <w:rPr>
                <w:color w:val="000000"/>
                <w:sz w:val="22"/>
                <w:szCs w:val="22"/>
              </w:rPr>
              <w:t>Ćwiczenia praktyczne</w:t>
            </w:r>
          </w:p>
          <w:p w:rsidR="002D018E" w:rsidRDefault="002D018E" w:rsidP="002D018E">
            <w:pPr>
              <w:rPr>
                <w:sz w:val="22"/>
                <w:szCs w:val="22"/>
              </w:rPr>
            </w:pPr>
            <w:r w:rsidRPr="00EB20A9">
              <w:rPr>
                <w:color w:val="000000"/>
                <w:sz w:val="22"/>
                <w:szCs w:val="22"/>
              </w:rPr>
              <w:t>Udział w dyskusji</w:t>
            </w:r>
            <w:r w:rsidRPr="00FE1EAF">
              <w:rPr>
                <w:sz w:val="22"/>
                <w:szCs w:val="22"/>
              </w:rPr>
              <w:t xml:space="preserve"> </w:t>
            </w:r>
          </w:p>
          <w:p w:rsidR="002D018E" w:rsidRDefault="002D018E" w:rsidP="002D01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studiów przypadku</w:t>
            </w:r>
          </w:p>
          <w:p w:rsidR="002D018E" w:rsidRDefault="002D018E" w:rsidP="002D01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</w:t>
            </w:r>
          </w:p>
          <w:p w:rsidR="00C57A9B" w:rsidRPr="00FE1EAF" w:rsidRDefault="00C57A9B" w:rsidP="002D01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referatu w formie pisemnej</w:t>
            </w:r>
          </w:p>
        </w:tc>
      </w:tr>
      <w:tr w:rsidR="00977663" w:rsidRPr="00390B75" w:rsidTr="007C72CA">
        <w:tc>
          <w:tcPr>
            <w:tcW w:w="9286" w:type="dxa"/>
            <w:gridSpan w:val="3"/>
          </w:tcPr>
          <w:p w:rsidR="00713A17" w:rsidRDefault="00810F88" w:rsidP="00A12397">
            <w:pPr>
              <w:rPr>
                <w:vanish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FE1EAF">
              <w:rPr>
                <w:sz w:val="22"/>
                <w:szCs w:val="22"/>
              </w:rPr>
              <w:t xml:space="preserve"> (dla wykładu) = </w:t>
            </w:r>
            <w:r>
              <w:rPr>
                <w:sz w:val="22"/>
                <w:szCs w:val="22"/>
              </w:rPr>
              <w:t>F1</w:t>
            </w:r>
            <w:r w:rsidR="00495137">
              <w:rPr>
                <w:sz w:val="22"/>
                <w:szCs w:val="22"/>
              </w:rPr>
              <w:t xml:space="preserve">  </w:t>
            </w:r>
          </w:p>
          <w:p w:rsidR="00810F88" w:rsidRPr="00390B75" w:rsidRDefault="00810F88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(dla ćwiczeń) = F2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66583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  <w:r w:rsidRPr="00665836">
              <w:rPr>
                <w:b/>
                <w:bCs/>
                <w:caps/>
                <w:szCs w:val="18"/>
                <w:u w:val="single"/>
                <w:lang w:val="en-GB"/>
              </w:rPr>
              <w:t>literatura PODSTAWOWA:</w:t>
            </w:r>
          </w:p>
          <w:p w:rsidR="00F20E6A" w:rsidRPr="00665836" w:rsidRDefault="003F11E4" w:rsidP="00F20E6A">
            <w:pPr>
              <w:rPr>
                <w:lang w:val="en-GB" w:eastAsia="pl-PL"/>
              </w:rPr>
            </w:pPr>
            <w:r w:rsidRPr="00F20E6A">
              <w:rPr>
                <w:lang w:val="en-GB"/>
              </w:rPr>
              <w:t xml:space="preserve">[1] </w:t>
            </w:r>
            <w:r w:rsidR="00F20E6A" w:rsidRPr="00F20E6A">
              <w:rPr>
                <w:lang w:val="en-GB" w:eastAsia="pl-PL"/>
              </w:rPr>
              <w:t>Stone, B.</w:t>
            </w:r>
            <w:r w:rsidR="00F20E6A">
              <w:rPr>
                <w:lang w:val="en-GB" w:eastAsia="pl-PL"/>
              </w:rPr>
              <w:t>,</w:t>
            </w:r>
            <w:r w:rsidR="00F20E6A" w:rsidRPr="00F20E6A">
              <w:rPr>
                <w:lang w:val="en-GB" w:eastAsia="pl-PL"/>
              </w:rPr>
              <w:t xml:space="preserve"> 2013. </w:t>
            </w:r>
            <w:r w:rsidR="00F20E6A" w:rsidRPr="00F20E6A">
              <w:rPr>
                <w:i/>
                <w:iCs/>
                <w:lang w:val="en-GB" w:eastAsia="pl-PL"/>
              </w:rPr>
              <w:t>The everything store: Jeff Bezos and the age of Amazon</w:t>
            </w:r>
            <w:r w:rsidR="00F20E6A" w:rsidRPr="00F20E6A">
              <w:rPr>
                <w:lang w:val="en-GB" w:eastAsia="pl-PL"/>
              </w:rPr>
              <w:t xml:space="preserve">. </w:t>
            </w:r>
            <w:r w:rsidR="00F20E6A" w:rsidRPr="00665836">
              <w:rPr>
                <w:lang w:val="en-GB" w:eastAsia="pl-PL"/>
              </w:rPr>
              <w:t>Random House.</w:t>
            </w:r>
          </w:p>
          <w:p w:rsidR="00F20E6A" w:rsidRDefault="00F20E6A" w:rsidP="00F20E6A">
            <w:r w:rsidRPr="00665836">
              <w:rPr>
                <w:lang w:val="en-GB"/>
              </w:rPr>
              <w:t xml:space="preserve">[2] Kotler, P., </w:t>
            </w:r>
            <w:proofErr w:type="spellStart"/>
            <w:r w:rsidRPr="00665836">
              <w:rPr>
                <w:lang w:val="en-GB"/>
              </w:rPr>
              <w:t>Kartajaya</w:t>
            </w:r>
            <w:proofErr w:type="spellEnd"/>
            <w:r w:rsidRPr="00665836">
              <w:rPr>
                <w:lang w:val="en-GB"/>
              </w:rPr>
              <w:t xml:space="preserve">, H., &amp; </w:t>
            </w:r>
            <w:proofErr w:type="spellStart"/>
            <w:r w:rsidRPr="00665836">
              <w:rPr>
                <w:lang w:val="en-GB"/>
              </w:rPr>
              <w:t>Setiawan</w:t>
            </w:r>
            <w:proofErr w:type="spellEnd"/>
            <w:r w:rsidRPr="00665836">
              <w:rPr>
                <w:lang w:val="en-GB"/>
              </w:rPr>
              <w:t xml:space="preserve">, I. (2016). </w:t>
            </w:r>
            <w:r w:rsidRPr="00F20E6A">
              <w:rPr>
                <w:i/>
                <w:iCs/>
                <w:lang w:val="en-GB"/>
              </w:rPr>
              <w:t>Marketing 4.0: Moving from traditional to digital</w:t>
            </w:r>
            <w:r w:rsidRPr="00F20E6A">
              <w:rPr>
                <w:lang w:val="en-GB"/>
              </w:rPr>
              <w:t xml:space="preserve">. </w:t>
            </w:r>
            <w:r>
              <w:t xml:space="preserve">John </w:t>
            </w:r>
            <w:proofErr w:type="spellStart"/>
            <w:r>
              <w:t>Wiley</w:t>
            </w:r>
            <w:proofErr w:type="spellEnd"/>
            <w:r>
              <w:t xml:space="preserve"> &amp; Sons.</w:t>
            </w:r>
          </w:p>
          <w:p w:rsidR="003F11E4" w:rsidRDefault="00F20E6A" w:rsidP="00F20E6A">
            <w:pPr>
              <w:suppressAutoHyphens w:val="0"/>
            </w:pPr>
            <w:r>
              <w:t>[3</w:t>
            </w:r>
            <w:r w:rsidR="003F11E4">
              <w:t xml:space="preserve">] </w:t>
            </w:r>
            <w:r w:rsidR="003F11E4" w:rsidRPr="00DD627D">
              <w:t xml:space="preserve">Tkaczyk J., 2010, Zachowania konsumenckie w środowisku wirtualnym (on-line), w. S. Pilarski, M. </w:t>
            </w:r>
            <w:proofErr w:type="spellStart"/>
            <w:r w:rsidR="003F11E4" w:rsidRPr="00DD627D">
              <w:t>Awdziej</w:t>
            </w:r>
            <w:proofErr w:type="spellEnd"/>
            <w:r w:rsidR="003F11E4" w:rsidRPr="00DD627D">
              <w:t>, M. Czaplicka, J. Tkaczyk, K. Zięba, Klient i Marketing, UWM, Olsztyn</w:t>
            </w:r>
            <w:r w:rsidR="003F11E4">
              <w:t xml:space="preserve"> </w:t>
            </w:r>
          </w:p>
          <w:p w:rsidR="003F11E4" w:rsidRDefault="00F20E6A" w:rsidP="003F11E4">
            <w:pPr>
              <w:suppressAutoHyphens w:val="0"/>
            </w:pPr>
            <w:r>
              <w:t>[4</w:t>
            </w:r>
            <w:r w:rsidR="003F11E4">
              <w:t xml:space="preserve">] </w:t>
            </w:r>
            <w:proofErr w:type="spellStart"/>
            <w:r w:rsidR="003F11E4" w:rsidRPr="00185633">
              <w:t>Markov</w:t>
            </w:r>
            <w:proofErr w:type="spellEnd"/>
            <w:r w:rsidR="003F11E4" w:rsidRPr="00185633">
              <w:t xml:space="preserve"> Z., </w:t>
            </w:r>
            <w:proofErr w:type="spellStart"/>
            <w:r w:rsidR="003F11E4" w:rsidRPr="00185633">
              <w:t>Larose</w:t>
            </w:r>
            <w:proofErr w:type="spellEnd"/>
            <w:r w:rsidR="003F11E4" w:rsidRPr="00185633">
              <w:t xml:space="preserve"> D. T.</w:t>
            </w:r>
            <w:r w:rsidR="003F11E4">
              <w:t>,</w:t>
            </w:r>
            <w:r w:rsidR="003F11E4" w:rsidRPr="00185633">
              <w:t xml:space="preserve"> 2009</w:t>
            </w:r>
            <w:r w:rsidR="003F11E4">
              <w:t>,</w:t>
            </w:r>
            <w:r w:rsidR="003F11E4" w:rsidRPr="00185633">
              <w:t xml:space="preserve"> Eksploracja zasobów internetowych. Analiza struktury, zawartości i użytkowania sieci WWW. Wydawnictwo Naukowe PWN, </w:t>
            </w:r>
            <w:proofErr w:type="spellStart"/>
            <w:r w:rsidR="003F11E4" w:rsidRPr="00185633">
              <w:t>Warszawa.</w:t>
            </w:r>
            <w:r w:rsidR="003F11E4">
              <w:t>http</w:t>
            </w:r>
            <w:proofErr w:type="spellEnd"/>
            <w:r w:rsidR="003F11E4">
              <w:t>://www.loc.gov/global/internet/inet-business.html</w:t>
            </w:r>
            <w:r w:rsidR="003F11E4">
              <w:rPr>
                <w:sz w:val="28"/>
              </w:rPr>
              <w:t>,</w:t>
            </w:r>
          </w:p>
          <w:p w:rsidR="00250319" w:rsidRPr="00665836" w:rsidRDefault="003F11E4" w:rsidP="003F11E4">
            <w:pPr>
              <w:rPr>
                <w:szCs w:val="18"/>
              </w:rPr>
            </w:pPr>
            <w:r w:rsidRPr="003F11E4">
              <w:rPr>
                <w:lang w:val="en-US"/>
              </w:rPr>
              <w:t>[</w:t>
            </w:r>
            <w:r w:rsidR="00F20E6A">
              <w:rPr>
                <w:lang w:val="en-US"/>
              </w:rPr>
              <w:t>5</w:t>
            </w:r>
            <w:r>
              <w:rPr>
                <w:lang w:val="en-US"/>
              </w:rPr>
              <w:t xml:space="preserve">] </w:t>
            </w:r>
            <w:proofErr w:type="spellStart"/>
            <w:r w:rsidRPr="003F11E4">
              <w:rPr>
                <w:lang w:val="en-US"/>
              </w:rPr>
              <w:t>Zwass</w:t>
            </w:r>
            <w:proofErr w:type="spellEnd"/>
            <w:r w:rsidRPr="003F11E4">
              <w:rPr>
                <w:lang w:val="en-US"/>
              </w:rPr>
              <w:t xml:space="preserve">, V., 1996, Electronic commerce: Structures and issues. </w:t>
            </w:r>
            <w:r w:rsidRPr="00665836">
              <w:t xml:space="preserve">International, </w:t>
            </w:r>
            <w:proofErr w:type="spellStart"/>
            <w:r w:rsidRPr="00665836">
              <w:t>Journal</w:t>
            </w:r>
            <w:proofErr w:type="spellEnd"/>
            <w:r w:rsidRPr="00665836">
              <w:t xml:space="preserve"> of </w:t>
            </w:r>
            <w:proofErr w:type="spellStart"/>
            <w:r w:rsidRPr="00665836">
              <w:t>Electronic</w:t>
            </w:r>
            <w:proofErr w:type="spellEnd"/>
            <w:r w:rsidRPr="00665836">
              <w:t xml:space="preserve"> Commerce, 1, 3–23</w:t>
            </w:r>
          </w:p>
          <w:p w:rsidR="002B5912" w:rsidRPr="00665836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65836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F20E6A" w:rsidRPr="00F20E6A" w:rsidRDefault="00F20E6A" w:rsidP="00F20E6A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[1] </w:t>
            </w:r>
            <w:r w:rsidRPr="00F20E6A">
              <w:rPr>
                <w:lang w:eastAsia="pl-PL"/>
              </w:rPr>
              <w:t>Chodak, G.</w:t>
            </w:r>
            <w:r>
              <w:rPr>
                <w:lang w:eastAsia="pl-PL"/>
              </w:rPr>
              <w:t>,</w:t>
            </w:r>
            <w:r w:rsidRPr="00F20E6A">
              <w:rPr>
                <w:lang w:eastAsia="pl-PL"/>
              </w:rPr>
              <w:t xml:space="preserve"> 2014. </w:t>
            </w:r>
            <w:r w:rsidRPr="00F20E6A">
              <w:rPr>
                <w:i/>
                <w:iCs/>
                <w:lang w:eastAsia="pl-PL"/>
              </w:rPr>
              <w:t>Wybrane zagadnienia logistyki w sklepach internetowych:-modele, badania rynku</w:t>
            </w:r>
            <w:r w:rsidRPr="00F20E6A">
              <w:rPr>
                <w:lang w:eastAsia="pl-PL"/>
              </w:rPr>
              <w:t>. Oficyna</w:t>
            </w:r>
            <w:r>
              <w:rPr>
                <w:lang w:eastAsia="pl-PL"/>
              </w:rPr>
              <w:t xml:space="preserve"> Wydawnicza Politechniki Wrocł</w:t>
            </w:r>
            <w:r w:rsidRPr="00F20E6A">
              <w:rPr>
                <w:lang w:eastAsia="pl-PL"/>
              </w:rPr>
              <w:t>awskiej.</w:t>
            </w:r>
          </w:p>
          <w:p w:rsidR="000222B1" w:rsidRDefault="00F20E6A" w:rsidP="00E77F92">
            <w:pPr>
              <w:pStyle w:val="Akapitzlist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</w:pPr>
            <w:r>
              <w:t>[2</w:t>
            </w:r>
            <w:r w:rsidR="003F11E4">
              <w:t xml:space="preserve">] </w:t>
            </w:r>
            <w:r w:rsidR="003F11E4" w:rsidRPr="009310A0">
              <w:t xml:space="preserve">Kołodziejczyk W., 2010, </w:t>
            </w:r>
            <w:r w:rsidR="003F11E4" w:rsidRPr="009310A0">
              <w:rPr>
                <w:bCs/>
              </w:rPr>
              <w:t>Dropshipping (nie tylko dla e-biznesu) w:</w:t>
            </w:r>
            <w:r w:rsidR="003F11E4" w:rsidRPr="009310A0">
              <w:t xml:space="preserve"> Szołtysek J., Jedliński, M. (red.) </w:t>
            </w:r>
            <w:r w:rsidR="003F11E4" w:rsidRPr="00E049AA">
              <w:t>M. 2010, Logistyka – współczesne wyzwania, Wałbrzych, Wydawnictwo PWSZ Wałbrzych.</w:t>
            </w:r>
          </w:p>
          <w:p w:rsidR="00F20E6A" w:rsidRPr="00665836" w:rsidRDefault="00F20E6A" w:rsidP="00F20E6A">
            <w:pPr>
              <w:suppressAutoHyphens w:val="0"/>
              <w:rPr>
                <w:lang w:val="en-GB" w:eastAsia="pl-PL"/>
              </w:rPr>
            </w:pPr>
            <w:r w:rsidRPr="00665836">
              <w:rPr>
                <w:lang w:eastAsia="pl-PL"/>
              </w:rPr>
              <w:t xml:space="preserve">[3] Chodak, G., 2020. </w:t>
            </w:r>
            <w:r w:rsidRPr="00F20E6A">
              <w:rPr>
                <w:lang w:val="en-GB" w:eastAsia="pl-PL"/>
              </w:rPr>
              <w:t xml:space="preserve">The problem of shelf-warmers in electronic commerce: a proposed solution. </w:t>
            </w:r>
            <w:r w:rsidRPr="00665836">
              <w:rPr>
                <w:i/>
                <w:iCs/>
                <w:lang w:val="en-GB" w:eastAsia="pl-PL"/>
              </w:rPr>
              <w:t>Information Systems and e-Business Management</w:t>
            </w:r>
            <w:r w:rsidRPr="00665836">
              <w:rPr>
                <w:lang w:val="en-GB" w:eastAsia="pl-PL"/>
              </w:rPr>
              <w:t xml:space="preserve">, </w:t>
            </w:r>
            <w:r w:rsidRPr="00665836">
              <w:rPr>
                <w:i/>
                <w:iCs/>
                <w:lang w:val="en-GB" w:eastAsia="pl-PL"/>
              </w:rPr>
              <w:t>18</w:t>
            </w:r>
            <w:r w:rsidRPr="00665836">
              <w:rPr>
                <w:lang w:val="en-GB" w:eastAsia="pl-PL"/>
              </w:rPr>
              <w:t>(2), 259-280.</w:t>
            </w:r>
          </w:p>
          <w:p w:rsidR="000222B1" w:rsidRPr="00E049AA" w:rsidRDefault="00F20E6A" w:rsidP="00E77F92">
            <w:pPr>
              <w:pStyle w:val="Akapitzlist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</w:pPr>
            <w:r w:rsidRPr="00665836">
              <w:rPr>
                <w:lang w:val="en-GB"/>
              </w:rPr>
              <w:t>[4</w:t>
            </w:r>
            <w:r w:rsidR="000222B1" w:rsidRPr="00665836">
              <w:rPr>
                <w:lang w:val="en-GB"/>
              </w:rPr>
              <w:t xml:space="preserve">] Kim, D.J., 2012. </w:t>
            </w:r>
            <w:r w:rsidR="000222B1" w:rsidRPr="000222B1">
              <w:rPr>
                <w:lang w:val="en-US"/>
              </w:rPr>
              <w:t xml:space="preserve">An investigation of the effect of online consumer trust on expectation, satisfaction, and post-expectation. </w:t>
            </w:r>
            <w:r w:rsidR="000222B1" w:rsidRPr="009310A0">
              <w:t>Information Systems and E-Business Management, 10:219–240</w:t>
            </w:r>
            <w:r w:rsidR="000222B1">
              <w:t>.</w:t>
            </w:r>
          </w:p>
          <w:p w:rsidR="002B5912" w:rsidRDefault="002B5912" w:rsidP="000222B1">
            <w:pPr>
              <w:ind w:left="577"/>
            </w:pP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0222B1" w:rsidP="00EB2401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Grzegorz Chodak, grzegorz.chodak@pwr.edu.pl</w:t>
            </w:r>
          </w:p>
        </w:tc>
      </w:tr>
    </w:tbl>
    <w:p w:rsidR="00D552A5" w:rsidRDefault="00D552A5"/>
    <w:sectPr w:rsidR="00D552A5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258" w:rsidRDefault="00797258">
      <w:r>
        <w:separator/>
      </w:r>
    </w:p>
  </w:endnote>
  <w:endnote w:type="continuationSeparator" w:id="0">
    <w:p w:rsidR="00797258" w:rsidRDefault="0079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258" w:rsidRDefault="00797258">
      <w:r>
        <w:separator/>
      </w:r>
    </w:p>
  </w:footnote>
  <w:footnote w:type="continuationSeparator" w:id="0">
    <w:p w:rsidR="00797258" w:rsidRDefault="00797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2F1AF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2F264B9"/>
    <w:multiLevelType w:val="hybridMultilevel"/>
    <w:tmpl w:val="B3D80C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E93A09"/>
    <w:multiLevelType w:val="hybridMultilevel"/>
    <w:tmpl w:val="84183262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>
    <w:nsid w:val="738639E0"/>
    <w:multiLevelType w:val="hybridMultilevel"/>
    <w:tmpl w:val="A05C8E0E"/>
    <w:lvl w:ilvl="0" w:tplc="EBAEFED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CA5B5E"/>
    <w:multiLevelType w:val="hybridMultilevel"/>
    <w:tmpl w:val="337A20A4"/>
    <w:lvl w:ilvl="0" w:tplc="0415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4"/>
  </w:num>
  <w:num w:numId="8">
    <w:abstractNumId w:val="8"/>
  </w:num>
  <w:num w:numId="9">
    <w:abstractNumId w:val="6"/>
  </w:num>
  <w:num w:numId="10">
    <w:abstractNumId w:val="16"/>
  </w:num>
  <w:num w:numId="11">
    <w:abstractNumId w:val="15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8"/>
  </w:num>
  <w:num w:numId="17">
    <w:abstractNumId w:val="10"/>
  </w:num>
  <w:num w:numId="18">
    <w:abstractNumId w:val="12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0263B"/>
    <w:rsid w:val="00013CF7"/>
    <w:rsid w:val="00014640"/>
    <w:rsid w:val="000156A0"/>
    <w:rsid w:val="000222B1"/>
    <w:rsid w:val="00034144"/>
    <w:rsid w:val="00041381"/>
    <w:rsid w:val="00041474"/>
    <w:rsid w:val="00054669"/>
    <w:rsid w:val="00067B47"/>
    <w:rsid w:val="000757F3"/>
    <w:rsid w:val="0008317B"/>
    <w:rsid w:val="00084262"/>
    <w:rsid w:val="00093755"/>
    <w:rsid w:val="00095840"/>
    <w:rsid w:val="000A0315"/>
    <w:rsid w:val="000A2865"/>
    <w:rsid w:val="000A2D82"/>
    <w:rsid w:val="000A754B"/>
    <w:rsid w:val="000B2EDD"/>
    <w:rsid w:val="000D2204"/>
    <w:rsid w:val="000E365C"/>
    <w:rsid w:val="000F3A10"/>
    <w:rsid w:val="0010677A"/>
    <w:rsid w:val="00112BB5"/>
    <w:rsid w:val="0012076E"/>
    <w:rsid w:val="00121FE8"/>
    <w:rsid w:val="00126B93"/>
    <w:rsid w:val="0016135A"/>
    <w:rsid w:val="00161417"/>
    <w:rsid w:val="00193412"/>
    <w:rsid w:val="00195696"/>
    <w:rsid w:val="00195F9F"/>
    <w:rsid w:val="001A43C0"/>
    <w:rsid w:val="001B5A40"/>
    <w:rsid w:val="001B6B2D"/>
    <w:rsid w:val="001D04A9"/>
    <w:rsid w:val="001D58E2"/>
    <w:rsid w:val="001E0D88"/>
    <w:rsid w:val="00216C3F"/>
    <w:rsid w:val="00221A54"/>
    <w:rsid w:val="0023230F"/>
    <w:rsid w:val="00236A6A"/>
    <w:rsid w:val="00250319"/>
    <w:rsid w:val="00252DBF"/>
    <w:rsid w:val="0027545B"/>
    <w:rsid w:val="00292BFC"/>
    <w:rsid w:val="002A358C"/>
    <w:rsid w:val="002B2B29"/>
    <w:rsid w:val="002B5912"/>
    <w:rsid w:val="002B5ABE"/>
    <w:rsid w:val="002C13D6"/>
    <w:rsid w:val="002C4A38"/>
    <w:rsid w:val="002D018E"/>
    <w:rsid w:val="002D7FF3"/>
    <w:rsid w:val="002E286E"/>
    <w:rsid w:val="003013A2"/>
    <w:rsid w:val="00330D51"/>
    <w:rsid w:val="003325BF"/>
    <w:rsid w:val="0033626A"/>
    <w:rsid w:val="0035409B"/>
    <w:rsid w:val="00361AB9"/>
    <w:rsid w:val="00364CF3"/>
    <w:rsid w:val="003810E9"/>
    <w:rsid w:val="00390B75"/>
    <w:rsid w:val="003B0A30"/>
    <w:rsid w:val="003C37E7"/>
    <w:rsid w:val="003C650C"/>
    <w:rsid w:val="003F11E4"/>
    <w:rsid w:val="003F183E"/>
    <w:rsid w:val="003F5F77"/>
    <w:rsid w:val="00407B87"/>
    <w:rsid w:val="00427C90"/>
    <w:rsid w:val="00434D81"/>
    <w:rsid w:val="00445A01"/>
    <w:rsid w:val="00476124"/>
    <w:rsid w:val="00476317"/>
    <w:rsid w:val="00477042"/>
    <w:rsid w:val="00480AC6"/>
    <w:rsid w:val="00487489"/>
    <w:rsid w:val="00495137"/>
    <w:rsid w:val="004A69E4"/>
    <w:rsid w:val="004A7DEB"/>
    <w:rsid w:val="004A7FFC"/>
    <w:rsid w:val="004B2951"/>
    <w:rsid w:val="004C4B53"/>
    <w:rsid w:val="004C6198"/>
    <w:rsid w:val="004D36CA"/>
    <w:rsid w:val="004D7607"/>
    <w:rsid w:val="004E2130"/>
    <w:rsid w:val="0050644A"/>
    <w:rsid w:val="00532CD3"/>
    <w:rsid w:val="00534082"/>
    <w:rsid w:val="00543815"/>
    <w:rsid w:val="005475EE"/>
    <w:rsid w:val="00554128"/>
    <w:rsid w:val="00556547"/>
    <w:rsid w:val="00562C35"/>
    <w:rsid w:val="00562E32"/>
    <w:rsid w:val="005732CA"/>
    <w:rsid w:val="005803E3"/>
    <w:rsid w:val="005849D9"/>
    <w:rsid w:val="00590B78"/>
    <w:rsid w:val="00592341"/>
    <w:rsid w:val="00592BDA"/>
    <w:rsid w:val="005940CD"/>
    <w:rsid w:val="00594550"/>
    <w:rsid w:val="005B128C"/>
    <w:rsid w:val="005C16CA"/>
    <w:rsid w:val="005C5D72"/>
    <w:rsid w:val="005C6F14"/>
    <w:rsid w:val="005D596D"/>
    <w:rsid w:val="005E603F"/>
    <w:rsid w:val="005E6FDF"/>
    <w:rsid w:val="00603641"/>
    <w:rsid w:val="00603C29"/>
    <w:rsid w:val="00621B56"/>
    <w:rsid w:val="0062208D"/>
    <w:rsid w:val="00650205"/>
    <w:rsid w:val="00663BA2"/>
    <w:rsid w:val="00665836"/>
    <w:rsid w:val="006B0D90"/>
    <w:rsid w:val="006B2D9C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65B5D"/>
    <w:rsid w:val="007930AF"/>
    <w:rsid w:val="00797258"/>
    <w:rsid w:val="007B30F9"/>
    <w:rsid w:val="007C6787"/>
    <w:rsid w:val="007C72CA"/>
    <w:rsid w:val="007D1760"/>
    <w:rsid w:val="007D46F8"/>
    <w:rsid w:val="007D5C79"/>
    <w:rsid w:val="008011DB"/>
    <w:rsid w:val="00810F88"/>
    <w:rsid w:val="00813723"/>
    <w:rsid w:val="00830BB5"/>
    <w:rsid w:val="00842FC4"/>
    <w:rsid w:val="0085533D"/>
    <w:rsid w:val="008730C1"/>
    <w:rsid w:val="00874AAA"/>
    <w:rsid w:val="00875BE6"/>
    <w:rsid w:val="00897F06"/>
    <w:rsid w:val="008A0AE7"/>
    <w:rsid w:val="008B3399"/>
    <w:rsid w:val="008C4471"/>
    <w:rsid w:val="008C4D57"/>
    <w:rsid w:val="008E3AE6"/>
    <w:rsid w:val="008F1AD2"/>
    <w:rsid w:val="008F5F86"/>
    <w:rsid w:val="009114EC"/>
    <w:rsid w:val="00915194"/>
    <w:rsid w:val="00937508"/>
    <w:rsid w:val="00960064"/>
    <w:rsid w:val="009639EB"/>
    <w:rsid w:val="00965E7F"/>
    <w:rsid w:val="0096719C"/>
    <w:rsid w:val="009735F2"/>
    <w:rsid w:val="00977663"/>
    <w:rsid w:val="009802D6"/>
    <w:rsid w:val="00990D32"/>
    <w:rsid w:val="009940D4"/>
    <w:rsid w:val="009A33BF"/>
    <w:rsid w:val="009A3831"/>
    <w:rsid w:val="009B2A46"/>
    <w:rsid w:val="009B74F0"/>
    <w:rsid w:val="009D39E2"/>
    <w:rsid w:val="009D49C5"/>
    <w:rsid w:val="009E23F5"/>
    <w:rsid w:val="009E431C"/>
    <w:rsid w:val="00A12397"/>
    <w:rsid w:val="00A12B4B"/>
    <w:rsid w:val="00A17515"/>
    <w:rsid w:val="00A309E9"/>
    <w:rsid w:val="00A612A3"/>
    <w:rsid w:val="00A677CF"/>
    <w:rsid w:val="00A73274"/>
    <w:rsid w:val="00AB78D3"/>
    <w:rsid w:val="00AC0C11"/>
    <w:rsid w:val="00AC4224"/>
    <w:rsid w:val="00AC74E2"/>
    <w:rsid w:val="00AD643A"/>
    <w:rsid w:val="00B03744"/>
    <w:rsid w:val="00B06BAB"/>
    <w:rsid w:val="00B17CED"/>
    <w:rsid w:val="00B3200B"/>
    <w:rsid w:val="00B33939"/>
    <w:rsid w:val="00B3552F"/>
    <w:rsid w:val="00B43849"/>
    <w:rsid w:val="00B4771F"/>
    <w:rsid w:val="00B53E01"/>
    <w:rsid w:val="00B55EAB"/>
    <w:rsid w:val="00B721DE"/>
    <w:rsid w:val="00B975A9"/>
    <w:rsid w:val="00BA26EE"/>
    <w:rsid w:val="00BE27A3"/>
    <w:rsid w:val="00BE34DB"/>
    <w:rsid w:val="00BE7D36"/>
    <w:rsid w:val="00BF38AF"/>
    <w:rsid w:val="00C1459D"/>
    <w:rsid w:val="00C16DC6"/>
    <w:rsid w:val="00C35AC8"/>
    <w:rsid w:val="00C35E8C"/>
    <w:rsid w:val="00C40469"/>
    <w:rsid w:val="00C44F4D"/>
    <w:rsid w:val="00C45CB2"/>
    <w:rsid w:val="00C54939"/>
    <w:rsid w:val="00C578FB"/>
    <w:rsid w:val="00C57A9B"/>
    <w:rsid w:val="00C84573"/>
    <w:rsid w:val="00C87AD1"/>
    <w:rsid w:val="00CA1EA9"/>
    <w:rsid w:val="00CA5C4D"/>
    <w:rsid w:val="00CB759A"/>
    <w:rsid w:val="00CC204D"/>
    <w:rsid w:val="00CD5756"/>
    <w:rsid w:val="00CE0349"/>
    <w:rsid w:val="00D10320"/>
    <w:rsid w:val="00D332B9"/>
    <w:rsid w:val="00D376AB"/>
    <w:rsid w:val="00D552A5"/>
    <w:rsid w:val="00D5582E"/>
    <w:rsid w:val="00D710A7"/>
    <w:rsid w:val="00D81453"/>
    <w:rsid w:val="00DA2E73"/>
    <w:rsid w:val="00DA525E"/>
    <w:rsid w:val="00DB58D8"/>
    <w:rsid w:val="00DB5B1C"/>
    <w:rsid w:val="00DB7C62"/>
    <w:rsid w:val="00DC16A5"/>
    <w:rsid w:val="00DC5082"/>
    <w:rsid w:val="00DC52D3"/>
    <w:rsid w:val="00E022A7"/>
    <w:rsid w:val="00E051BD"/>
    <w:rsid w:val="00E14D61"/>
    <w:rsid w:val="00E218ED"/>
    <w:rsid w:val="00E52DD3"/>
    <w:rsid w:val="00E5380C"/>
    <w:rsid w:val="00E646A1"/>
    <w:rsid w:val="00E76872"/>
    <w:rsid w:val="00E77F92"/>
    <w:rsid w:val="00EB2401"/>
    <w:rsid w:val="00EB330B"/>
    <w:rsid w:val="00EB41AE"/>
    <w:rsid w:val="00EC279C"/>
    <w:rsid w:val="00ED0D2C"/>
    <w:rsid w:val="00ED7792"/>
    <w:rsid w:val="00ED7A4C"/>
    <w:rsid w:val="00EE3698"/>
    <w:rsid w:val="00EF221E"/>
    <w:rsid w:val="00F06760"/>
    <w:rsid w:val="00F138A7"/>
    <w:rsid w:val="00F20E6A"/>
    <w:rsid w:val="00F23EB3"/>
    <w:rsid w:val="00F37ECF"/>
    <w:rsid w:val="00F4058A"/>
    <w:rsid w:val="00F516A0"/>
    <w:rsid w:val="00F60A81"/>
    <w:rsid w:val="00F62928"/>
    <w:rsid w:val="00F64B62"/>
    <w:rsid w:val="00F84BEE"/>
    <w:rsid w:val="00FA4CB1"/>
    <w:rsid w:val="00FB2632"/>
    <w:rsid w:val="00FC3901"/>
    <w:rsid w:val="00FE1EAF"/>
    <w:rsid w:val="00FF5EA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5AB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2B5ABE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2B5AB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2B5AB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2B5ABE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2B5ABE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2B5ABE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2B5ABE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2B5ABE"/>
  </w:style>
  <w:style w:type="character" w:customStyle="1" w:styleId="WW8Num3z1">
    <w:name w:val="WW8Num3z1"/>
    <w:rsid w:val="002B5ABE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2B5ABE"/>
  </w:style>
  <w:style w:type="character" w:styleId="Hipercze">
    <w:name w:val="Hyperlink"/>
    <w:rsid w:val="002B5ABE"/>
    <w:rPr>
      <w:color w:val="0000FF"/>
      <w:u w:val="single"/>
    </w:rPr>
  </w:style>
  <w:style w:type="character" w:styleId="Numerstrony">
    <w:name w:val="page number"/>
    <w:basedOn w:val="Domylnaczcionkaakapitu1"/>
    <w:rsid w:val="002B5ABE"/>
  </w:style>
  <w:style w:type="character" w:styleId="UyteHipercze">
    <w:name w:val="FollowedHyperlink"/>
    <w:rsid w:val="002B5ABE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2B5AB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2B5ABE"/>
    <w:pPr>
      <w:jc w:val="center"/>
    </w:pPr>
  </w:style>
  <w:style w:type="paragraph" w:styleId="Lista">
    <w:name w:val="List"/>
    <w:basedOn w:val="Tekstpodstawowy"/>
    <w:rsid w:val="002B5ABE"/>
    <w:rPr>
      <w:rFonts w:cs="Mangal"/>
    </w:rPr>
  </w:style>
  <w:style w:type="paragraph" w:customStyle="1" w:styleId="Podpis2">
    <w:name w:val="Podpis2"/>
    <w:basedOn w:val="Normalny"/>
    <w:rsid w:val="002B5AB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2B5ABE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2B5A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2B5ABE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2B5AB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2B5ABE"/>
    <w:rPr>
      <w:sz w:val="22"/>
    </w:rPr>
  </w:style>
  <w:style w:type="paragraph" w:styleId="Nagwek">
    <w:name w:val="header"/>
    <w:basedOn w:val="Normalny"/>
    <w:rsid w:val="002B5ABE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2B5ABE"/>
    <w:pPr>
      <w:suppressLineNumbers/>
    </w:pPr>
  </w:style>
  <w:style w:type="paragraph" w:customStyle="1" w:styleId="Nagwektabeli">
    <w:name w:val="Nagłówek tabeli"/>
    <w:basedOn w:val="Zawartotabeli"/>
    <w:rsid w:val="002B5AB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2B5ABE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rsid w:val="007930A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7930AF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5AB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2B5ABE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2B5AB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2B5AB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2B5ABE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2B5ABE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2B5ABE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2B5ABE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2B5ABE"/>
  </w:style>
  <w:style w:type="character" w:customStyle="1" w:styleId="WW8Num3z1">
    <w:name w:val="WW8Num3z1"/>
    <w:rsid w:val="002B5ABE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2B5ABE"/>
  </w:style>
  <w:style w:type="character" w:styleId="Hipercze">
    <w:name w:val="Hyperlink"/>
    <w:rsid w:val="002B5ABE"/>
    <w:rPr>
      <w:color w:val="0000FF"/>
      <w:u w:val="single"/>
    </w:rPr>
  </w:style>
  <w:style w:type="character" w:styleId="Numerstrony">
    <w:name w:val="page number"/>
    <w:basedOn w:val="Domylnaczcionkaakapitu1"/>
    <w:rsid w:val="002B5ABE"/>
  </w:style>
  <w:style w:type="character" w:styleId="UyteHipercze">
    <w:name w:val="FollowedHyperlink"/>
    <w:rsid w:val="002B5ABE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2B5AB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2B5ABE"/>
    <w:pPr>
      <w:jc w:val="center"/>
    </w:pPr>
  </w:style>
  <w:style w:type="paragraph" w:styleId="Lista">
    <w:name w:val="List"/>
    <w:basedOn w:val="Tekstpodstawowy"/>
    <w:rsid w:val="002B5ABE"/>
    <w:rPr>
      <w:rFonts w:cs="Mangal"/>
    </w:rPr>
  </w:style>
  <w:style w:type="paragraph" w:customStyle="1" w:styleId="Podpis2">
    <w:name w:val="Podpis2"/>
    <w:basedOn w:val="Normalny"/>
    <w:rsid w:val="002B5AB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2B5ABE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2B5A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2B5ABE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2B5AB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2B5ABE"/>
    <w:rPr>
      <w:sz w:val="22"/>
    </w:rPr>
  </w:style>
  <w:style w:type="paragraph" w:styleId="Nagwek">
    <w:name w:val="header"/>
    <w:basedOn w:val="Normalny"/>
    <w:rsid w:val="002B5ABE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2B5ABE"/>
    <w:pPr>
      <w:suppressLineNumbers/>
    </w:pPr>
  </w:style>
  <w:style w:type="paragraph" w:customStyle="1" w:styleId="Nagwektabeli">
    <w:name w:val="Nagłówek tabeli"/>
    <w:basedOn w:val="Zawartotabeli"/>
    <w:rsid w:val="002B5AB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2B5ABE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rsid w:val="007930A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7930AF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01646C2-91DD-43E9-878E-D29EE58A9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8E4181DD</Template>
  <TotalTime>9</TotalTime>
  <Pages>4</Pages>
  <Words>926</Words>
  <Characters>5559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4</cp:revision>
  <cp:lastPrinted>2014-02-27T12:09:00Z</cp:lastPrinted>
  <dcterms:created xsi:type="dcterms:W3CDTF">2020-11-04T11:37:00Z</dcterms:created>
  <dcterms:modified xsi:type="dcterms:W3CDTF">2020-11-06T21:38:00Z</dcterms:modified>
</cp:coreProperties>
</file>